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7"/>
        <w:gridCol w:w="1197"/>
        <w:gridCol w:w="1197"/>
        <w:gridCol w:w="1197"/>
        <w:gridCol w:w="1197"/>
        <w:gridCol w:w="1197"/>
        <w:gridCol w:w="1199"/>
        <w:gridCol w:w="1317"/>
      </w:tblGrid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  <w:rPr>
                <w:b/>
                <w:bCs/>
                <w:color w:val="00B050"/>
              </w:rPr>
            </w:pPr>
            <w:r w:rsidRPr="0021537B">
              <w:rPr>
                <w:b/>
                <w:bCs/>
                <w:color w:val="00B050"/>
              </w:rPr>
              <w:t>MIERCURI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rPr>
                <w:b/>
                <w:bCs/>
                <w:color w:val="00B050"/>
              </w:rPr>
              <w:t>D.A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13-14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14-15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15-16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16-17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17-18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18-19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19-20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HAPE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BAB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CH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TABU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FLOCEA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ANT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LOG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OLARU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BUSU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STAN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MAX.V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CH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TABU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BIO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TURC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FR+E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MAXI+BANC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 xml:space="preserve"> IX 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NIC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TIC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TARN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CH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TURT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IENC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PRUT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DIR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NIC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D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CEN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CH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TURT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HAGIU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GEO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ATOMEI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ANT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STRAT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E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DIR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APET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APET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IENC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BAB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STRAT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STANCIU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PRUT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F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NIC</w:t>
            </w:r>
          </w:p>
        </w:tc>
        <w:tc>
          <w:tcPr>
            <w:tcW w:w="1197" w:type="dxa"/>
          </w:tcPr>
          <w:p w:rsidR="00FA59A0" w:rsidRPr="0021537B" w:rsidRDefault="00FA59A0" w:rsidP="002E4752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E4752">
            <w:pPr>
              <w:spacing w:after="0" w:line="240" w:lineRule="auto"/>
            </w:pPr>
            <w:r w:rsidRPr="0021537B">
              <w:t>TRUF</w:t>
            </w:r>
          </w:p>
        </w:tc>
        <w:tc>
          <w:tcPr>
            <w:tcW w:w="1197" w:type="dxa"/>
          </w:tcPr>
          <w:p w:rsidR="00FA59A0" w:rsidRPr="0021537B" w:rsidRDefault="00FA59A0" w:rsidP="00237B20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37B20">
            <w:pPr>
              <w:spacing w:after="0" w:line="240" w:lineRule="auto"/>
            </w:pPr>
            <w:r w:rsidRPr="0021537B">
              <w:t>STANCIU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VRANC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VRANC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G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REIN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NEG</w:t>
            </w:r>
          </w:p>
        </w:tc>
        <w:tc>
          <w:tcPr>
            <w:tcW w:w="1197" w:type="dxa"/>
          </w:tcPr>
          <w:p w:rsidR="00FA59A0" w:rsidRPr="0021537B" w:rsidRDefault="00FA59A0" w:rsidP="00912184">
            <w:pPr>
              <w:spacing w:after="0" w:line="240" w:lineRule="auto"/>
            </w:pPr>
            <w:r w:rsidRPr="0021537B">
              <w:t>LOG</w:t>
            </w:r>
          </w:p>
          <w:p w:rsidR="00FA59A0" w:rsidRPr="0021537B" w:rsidRDefault="00FA59A0" w:rsidP="00912184">
            <w:pPr>
              <w:spacing w:after="0" w:line="240" w:lineRule="auto"/>
            </w:pPr>
            <w:r w:rsidRPr="0021537B">
              <w:t>OLARU</w:t>
            </w:r>
          </w:p>
        </w:tc>
        <w:tc>
          <w:tcPr>
            <w:tcW w:w="1197" w:type="dxa"/>
          </w:tcPr>
          <w:p w:rsidR="00FA59A0" w:rsidRPr="0021537B" w:rsidRDefault="00FA59A0" w:rsidP="00912184">
            <w:pPr>
              <w:spacing w:after="0" w:line="240" w:lineRule="auto"/>
            </w:pPr>
            <w:r w:rsidRPr="0021537B">
              <w:t>FR</w:t>
            </w:r>
          </w:p>
          <w:p w:rsidR="00FA59A0" w:rsidRPr="0021537B" w:rsidRDefault="00FA59A0" w:rsidP="00912184">
            <w:pPr>
              <w:spacing w:after="0" w:line="240" w:lineRule="auto"/>
            </w:pPr>
            <w:r w:rsidRPr="0021537B">
              <w:t>MAX.I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>
              <w:t>STRAT.O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IST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ISOP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H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ED.FIZ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TIPA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LOG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OLARU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STRAT.O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PRUT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IST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ISOP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RISCA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BUSU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>
              <w:t>LOG</w:t>
            </w:r>
          </w:p>
          <w:p w:rsidR="00FA59A0" w:rsidRPr="0021537B" w:rsidRDefault="00FA59A0" w:rsidP="0021537B">
            <w:pPr>
              <w:spacing w:after="0" w:line="240" w:lineRule="auto"/>
            </w:pPr>
            <w:r>
              <w:t>OLARIU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DRANCA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TIC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TARN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BAB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IOACHI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IOACHI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J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ISAC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PANA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BAB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STAN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NIC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LAZA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TIBU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K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IACOB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MUNT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NIC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HAGIU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ED.FIZ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TIPA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L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MUR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FLOCEA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IOACHI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RAB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ED.FIZ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TIPA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M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MUNT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DRANCA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RAB</w:t>
            </w:r>
          </w:p>
        </w:tc>
        <w:tc>
          <w:tcPr>
            <w:tcW w:w="1197" w:type="dxa"/>
          </w:tcPr>
          <w:p w:rsidR="00FA59A0" w:rsidRDefault="00FA59A0" w:rsidP="0021537B">
            <w:pPr>
              <w:spacing w:after="0" w:line="240" w:lineRule="auto"/>
            </w:pPr>
            <w:r>
              <w:t>MATE</w:t>
            </w:r>
          </w:p>
          <w:p w:rsidR="00FA59A0" w:rsidRPr="0021537B" w:rsidRDefault="00FA59A0" w:rsidP="0021537B">
            <w:pPr>
              <w:spacing w:after="0" w:line="240" w:lineRule="auto"/>
            </w:pPr>
            <w:r>
              <w:t>NEGREA</w:t>
            </w:r>
          </w:p>
        </w:tc>
        <w:tc>
          <w:tcPr>
            <w:tcW w:w="1197" w:type="dxa"/>
          </w:tcPr>
          <w:p w:rsidR="00FA59A0" w:rsidRDefault="00FA59A0" w:rsidP="0021537B">
            <w:pPr>
              <w:spacing w:after="0" w:line="240" w:lineRule="auto"/>
            </w:pPr>
            <w:r>
              <w:t>LOG</w:t>
            </w:r>
          </w:p>
          <w:p w:rsidR="00FA59A0" w:rsidRPr="0021537B" w:rsidRDefault="00FA59A0" w:rsidP="0021537B">
            <w:pPr>
              <w:spacing w:after="0" w:line="240" w:lineRule="auto"/>
            </w:pPr>
            <w:r>
              <w:t>OLARU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TIBU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CEN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ISTO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GEO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ATOMEI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ED.FIZ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TIPA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CH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TURT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FR+E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BAB+BANC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IX O</w:t>
            </w:r>
          </w:p>
        </w:tc>
        <w:tc>
          <w:tcPr>
            <w:tcW w:w="1197" w:type="dxa"/>
          </w:tcPr>
          <w:p w:rsidR="00FA59A0" w:rsidRDefault="00FA59A0" w:rsidP="0021537B">
            <w:pPr>
              <w:spacing w:after="0" w:line="240" w:lineRule="auto"/>
            </w:pPr>
            <w:r>
              <w:t>TIC</w:t>
            </w:r>
          </w:p>
          <w:p w:rsidR="00FA59A0" w:rsidRPr="0021537B" w:rsidRDefault="00FA59A0" w:rsidP="0021537B">
            <w:pPr>
              <w:spacing w:after="0" w:line="240" w:lineRule="auto"/>
            </w:pPr>
            <w:r>
              <w:t>PETRIUC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CHIP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CHIP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DORN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ONOF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>
              <w:t>TIBU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INFO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MARCU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INFO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MARCU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FLOCEA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CH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TABU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BANC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MAXI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CH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TABU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NEG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INFO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MARCU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INFO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MARCU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MAX.V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NIC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NEG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MAX.V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ED.FIZ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TIPA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IENC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IOACHI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HAGIU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HAGIU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D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FLOCEA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HAPE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ISTO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ISTO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REL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COJO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TIC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TARN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IRI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E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MAX.V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ISAC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HAGIU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DRANCA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BIO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TURC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IRI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BAB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F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STAN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MAX.V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LAZA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LAZA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CRETU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DIR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LAZA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G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REIN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>
              <w:t>CHIMIE</w:t>
            </w:r>
          </w:p>
          <w:p w:rsidR="00FA59A0" w:rsidRPr="0021537B" w:rsidRDefault="00FA59A0" w:rsidP="0021537B">
            <w:pPr>
              <w:spacing w:after="0" w:line="240" w:lineRule="auto"/>
            </w:pPr>
            <w:r>
              <w:t>TABUSCA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REIN</w:t>
            </w:r>
          </w:p>
        </w:tc>
        <w:tc>
          <w:tcPr>
            <w:tcW w:w="1197" w:type="dxa"/>
          </w:tcPr>
          <w:p w:rsidR="00FA59A0" w:rsidRDefault="00FA59A0" w:rsidP="0021537B">
            <w:pPr>
              <w:spacing w:after="0" w:line="240" w:lineRule="auto"/>
            </w:pPr>
            <w:r>
              <w:t>FR</w:t>
            </w:r>
          </w:p>
          <w:p w:rsidR="00FA59A0" w:rsidRPr="0021537B" w:rsidRDefault="00FA59A0" w:rsidP="0021537B">
            <w:pPr>
              <w:spacing w:after="0" w:line="240" w:lineRule="auto"/>
            </w:pPr>
            <w:r>
              <w:t>MAX. 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CEN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DORN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TIC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TARN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H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DRANCA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TIC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TARN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CEN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REL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COJO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PENTI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PENTI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PENTI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STAN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VRANC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VRANC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CEN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TRUF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REL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COJO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J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IORD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IENC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IST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DOBRE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PRUT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TIC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TARN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GEO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ATOMEI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REL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COJO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K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DIR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MATI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MATI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MATI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IOACHI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CRETU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CH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TURT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L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PANA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ROM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IACOB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PANA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BIO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TURC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M3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IRI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VATA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CRETU</w:t>
            </w:r>
          </w:p>
        </w:tc>
      </w:tr>
      <w:tr w:rsidR="00FA59A0" w:rsidRPr="0021537B"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X M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ED.FIZ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HREBE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FIZ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RAB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TRUF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M2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TRUF</w:t>
            </w:r>
          </w:p>
        </w:tc>
        <w:tc>
          <w:tcPr>
            <w:tcW w:w="119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MAT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VATA</w:t>
            </w:r>
          </w:p>
        </w:tc>
        <w:tc>
          <w:tcPr>
            <w:tcW w:w="1199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M1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RISCA</w:t>
            </w:r>
          </w:p>
        </w:tc>
        <w:tc>
          <w:tcPr>
            <w:tcW w:w="1317" w:type="dxa"/>
          </w:tcPr>
          <w:p w:rsidR="00FA59A0" w:rsidRPr="0021537B" w:rsidRDefault="00FA59A0" w:rsidP="0021537B">
            <w:pPr>
              <w:spacing w:after="0" w:line="240" w:lineRule="auto"/>
            </w:pPr>
            <w:r w:rsidRPr="0021537B">
              <w:t>DIR</w:t>
            </w:r>
          </w:p>
          <w:p w:rsidR="00FA59A0" w:rsidRPr="0021537B" w:rsidRDefault="00FA59A0" w:rsidP="0021537B">
            <w:pPr>
              <w:spacing w:after="0" w:line="240" w:lineRule="auto"/>
            </w:pPr>
            <w:r w:rsidRPr="0021537B">
              <w:t>TURC</w:t>
            </w:r>
          </w:p>
        </w:tc>
      </w:tr>
    </w:tbl>
    <w:p w:rsidR="00FA59A0" w:rsidRDefault="00FA59A0" w:rsidP="00EA0AB4"/>
    <w:p w:rsidR="00FA59A0" w:rsidRDefault="00FA59A0"/>
    <w:sectPr w:rsidR="00FA59A0" w:rsidSect="002B568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0AB4"/>
    <w:rsid w:val="0001181C"/>
    <w:rsid w:val="00036B2A"/>
    <w:rsid w:val="00045C0A"/>
    <w:rsid w:val="000601BB"/>
    <w:rsid w:val="00090A50"/>
    <w:rsid w:val="000F5C40"/>
    <w:rsid w:val="0021537B"/>
    <w:rsid w:val="00237964"/>
    <w:rsid w:val="00237B20"/>
    <w:rsid w:val="002B1E9C"/>
    <w:rsid w:val="002B5688"/>
    <w:rsid w:val="002E4752"/>
    <w:rsid w:val="002F2310"/>
    <w:rsid w:val="003D2C5E"/>
    <w:rsid w:val="004B64FC"/>
    <w:rsid w:val="00553ADA"/>
    <w:rsid w:val="005E13E1"/>
    <w:rsid w:val="005F0D6C"/>
    <w:rsid w:val="00603D27"/>
    <w:rsid w:val="007413A8"/>
    <w:rsid w:val="007517AD"/>
    <w:rsid w:val="007D3DD7"/>
    <w:rsid w:val="00912184"/>
    <w:rsid w:val="00AF45A8"/>
    <w:rsid w:val="00B33DCE"/>
    <w:rsid w:val="00B729A7"/>
    <w:rsid w:val="00B73BF0"/>
    <w:rsid w:val="00B93AAD"/>
    <w:rsid w:val="00BA76B2"/>
    <w:rsid w:val="00C46BDF"/>
    <w:rsid w:val="00C963B6"/>
    <w:rsid w:val="00CC2CC8"/>
    <w:rsid w:val="00D617CA"/>
    <w:rsid w:val="00E81BB9"/>
    <w:rsid w:val="00E96A52"/>
    <w:rsid w:val="00EA0AB4"/>
    <w:rsid w:val="00FA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AB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0AB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275</Words>
  <Characters>1569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9</cp:revision>
  <cp:lastPrinted>2011-09-26T18:30:00Z</cp:lastPrinted>
  <dcterms:created xsi:type="dcterms:W3CDTF">2011-09-25T13:18:00Z</dcterms:created>
  <dcterms:modified xsi:type="dcterms:W3CDTF">2011-10-04T15:10:00Z</dcterms:modified>
</cp:coreProperties>
</file>